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0E79" w14:textId="77777777" w:rsidR="00F9103B" w:rsidRPr="00690BA6" w:rsidRDefault="00F9103B" w:rsidP="00F9103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606117F" w14:textId="77777777" w:rsidR="00F9103B" w:rsidRDefault="00F9103B" w:rsidP="00F910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1DA114C" w14:textId="77777777" w:rsidR="00F9103B" w:rsidRDefault="00F9103B" w:rsidP="00F910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D67A7B" w14:textId="77777777" w:rsidR="00F9103B" w:rsidRDefault="00F9103B" w:rsidP="00F910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25B3DA" w14:textId="77777777" w:rsidR="00F9103B" w:rsidRDefault="00F9103B" w:rsidP="00F9103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61716CA3" w14:textId="77777777" w:rsidR="00F9103B" w:rsidRDefault="00F9103B" w:rsidP="00F9103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7619D21" w14:textId="77777777" w:rsidR="00F9103B" w:rsidRDefault="00F9103B" w:rsidP="00F9103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6D5D4C0" w14:textId="77777777" w:rsidR="00F9103B" w:rsidRDefault="00F9103B" w:rsidP="00F910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4FBAD1" w14:textId="77777777" w:rsidR="00F9103B" w:rsidRDefault="00F9103B" w:rsidP="00F910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BEC16F" w14:textId="77777777" w:rsidR="00F9103B" w:rsidRDefault="00F9103B" w:rsidP="00F910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76C3A3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EA63F" w14:textId="77777777" w:rsidR="00F9103B" w:rsidRDefault="00F9103B" w:rsidP="009139A6">
      <w:r>
        <w:separator/>
      </w:r>
    </w:p>
  </w:endnote>
  <w:endnote w:type="continuationSeparator" w:id="0">
    <w:p w14:paraId="50DD6EEF" w14:textId="77777777" w:rsidR="00F9103B" w:rsidRDefault="00F910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862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1A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0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977A8" w14:textId="77777777" w:rsidR="00F9103B" w:rsidRDefault="00F9103B" w:rsidP="009139A6">
      <w:r>
        <w:separator/>
      </w:r>
    </w:p>
  </w:footnote>
  <w:footnote w:type="continuationSeparator" w:id="0">
    <w:p w14:paraId="51B9E82B" w14:textId="77777777" w:rsidR="00F9103B" w:rsidRDefault="00F910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BE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71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BF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03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04A5D"/>
  <w15:chartTrackingRefBased/>
  <w15:docId w15:val="{7885AC39-E0FC-43FC-A6D4-06587F7C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2021-12-06T11:59:00Z</dcterms:created>
  <dcterms:modified xsi:type="dcterms:W3CDTF">2021-12-06T11:59:00Z</dcterms:modified>
</cp:coreProperties>
</file>